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1B" w:rsidRPr="00CA7C3D" w:rsidRDefault="0080721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0721B" w:rsidRPr="00CA7C3D" w:rsidRDefault="0080721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0721B" w:rsidRPr="00CA7C3D" w:rsidRDefault="0080721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0721B" w:rsidRPr="00CA7C3D" w:rsidRDefault="0080721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0721B" w:rsidRPr="00CA7C3D" w:rsidRDefault="0080721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22.03.2024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58</w:t>
      </w:r>
    </w:p>
    <w:p w:rsidR="0080721B" w:rsidRPr="00CA7C3D" w:rsidRDefault="0080721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0721B" w:rsidRPr="00CA7C3D" w:rsidRDefault="0080721B" w:rsidP="00C37DCE">
      <w:pPr>
        <w:tabs>
          <w:tab w:val="left" w:pos="5387"/>
        </w:tabs>
        <w:spacing w:line="240" w:lineRule="auto"/>
        <w:ind w:right="481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 xml:space="preserve">б </w:t>
      </w:r>
      <w:r>
        <w:rPr>
          <w:sz w:val="28"/>
          <w:szCs w:val="28"/>
          <w:lang w:eastAsia="ru-RU"/>
        </w:rPr>
        <w:t xml:space="preserve">организации работы  по постановке на учет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(проходивших) службу в войсках национальной гвардии Российской Федерации и членов их семей в целях  предоставления земельного участка в собственность бесплатно  </w:t>
      </w:r>
    </w:p>
    <w:p w:rsidR="0080721B" w:rsidRPr="00CA7C3D" w:rsidRDefault="0080721B" w:rsidP="00C37DCE">
      <w:pPr>
        <w:tabs>
          <w:tab w:val="left" w:pos="5130"/>
          <w:tab w:val="left" w:pos="5387"/>
        </w:tabs>
        <w:spacing w:after="120" w:line="240" w:lineRule="auto"/>
        <w:ind w:right="4818"/>
        <w:jc w:val="both"/>
        <w:rPr>
          <w:sz w:val="26"/>
          <w:szCs w:val="26"/>
          <w:lang w:eastAsia="ru-RU"/>
        </w:rPr>
      </w:pPr>
    </w:p>
    <w:p w:rsidR="0080721B" w:rsidRDefault="0080721B" w:rsidP="00510333">
      <w:pPr>
        <w:spacing w:after="120" w:line="240" w:lineRule="auto"/>
        <w:jc w:val="both"/>
        <w:rPr>
          <w:lang w:eastAsia="ru-RU"/>
        </w:rPr>
      </w:pPr>
      <w:r>
        <w:t xml:space="preserve">В соответствии с подпунктом 7 статьи 39.5 Земельного Кодекса Российской Федерации, </w:t>
      </w:r>
      <w:r w:rsidRPr="00372FFD">
        <w:rPr>
          <w:lang w:eastAsia="ru-RU"/>
        </w:rPr>
        <w:t>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</w:t>
      </w:r>
      <w:r>
        <w:rPr>
          <w:lang w:eastAsia="ru-RU"/>
        </w:rPr>
        <w:t xml:space="preserve">, </w:t>
      </w:r>
      <w:r>
        <w:t>пунктом 15 статьи 5 Закона Брянской области от 02.10.2023 (ред. от 22.12.2023)  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</w:t>
      </w:r>
      <w:r w:rsidRPr="00372FFD">
        <w:rPr>
          <w:lang w:eastAsia="ru-RU"/>
        </w:rPr>
        <w:t xml:space="preserve">, </w:t>
      </w:r>
      <w:r w:rsidRPr="00FC5F2F">
        <w:rPr>
          <w:lang w:eastAsia="ru-RU"/>
        </w:rPr>
        <w:t xml:space="preserve">в целях </w:t>
      </w:r>
      <w:r>
        <w:rPr>
          <w:lang w:eastAsia="ru-RU"/>
        </w:rPr>
        <w:t>организации работы по постановке на учет граждан в качестве лиц, имеющих право на предоставление земельных участков в собственность бесплатно  и порядку ведения  такого учета</w:t>
      </w:r>
    </w:p>
    <w:p w:rsidR="0080721B" w:rsidRDefault="0080721B" w:rsidP="00510333">
      <w:pPr>
        <w:spacing w:after="120" w:line="240" w:lineRule="auto"/>
        <w:jc w:val="both"/>
        <w:rPr>
          <w:lang w:eastAsia="ru-RU"/>
        </w:rPr>
      </w:pPr>
    </w:p>
    <w:p w:rsidR="0080721B" w:rsidRPr="00336C1F" w:rsidRDefault="0080721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0721B" w:rsidRPr="00DD5030" w:rsidRDefault="0080721B" w:rsidP="007413A8">
      <w:pPr>
        <w:autoSpaceDE w:val="0"/>
        <w:autoSpaceDN w:val="0"/>
        <w:adjustRightInd w:val="0"/>
        <w:spacing w:line="240" w:lineRule="auto"/>
        <w:ind w:left="171"/>
        <w:jc w:val="both"/>
      </w:pPr>
      <w:r>
        <w:rPr>
          <w:lang w:eastAsia="ru-RU"/>
        </w:rPr>
        <w:t>1. Предоставление з</w:t>
      </w:r>
      <w:r w:rsidRPr="00DD5030">
        <w:t>емельн</w:t>
      </w:r>
      <w:r>
        <w:t>ых</w:t>
      </w:r>
      <w:r w:rsidRPr="00DD5030">
        <w:t xml:space="preserve"> участ</w:t>
      </w:r>
      <w:r>
        <w:t>ков</w:t>
      </w:r>
      <w:r w:rsidRPr="00DD5030">
        <w:t>, находящ</w:t>
      </w:r>
      <w:r>
        <w:t>их</w:t>
      </w:r>
      <w:r w:rsidRPr="00DD5030">
        <w:t xml:space="preserve">ся в муниципальной собственности </w:t>
      </w:r>
      <w:r>
        <w:t>или</w:t>
      </w:r>
    </w:p>
    <w:p w:rsidR="0080721B" w:rsidRDefault="0080721B" w:rsidP="009566AE">
      <w:pPr>
        <w:autoSpaceDE w:val="0"/>
        <w:autoSpaceDN w:val="0"/>
        <w:adjustRightInd w:val="0"/>
        <w:spacing w:line="240" w:lineRule="auto"/>
        <w:ind w:left="14"/>
        <w:jc w:val="both"/>
      </w:pPr>
      <w:r w:rsidRPr="00DD5030">
        <w:t>государственная собственность на которые не разграничена</w:t>
      </w:r>
      <w:r>
        <w:t xml:space="preserve">,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службу в войсках национальной гвардии Российской Федерации, и членам их семей (далее - </w:t>
      </w:r>
      <w:r w:rsidRPr="00DD5030">
        <w:t>граждан</w:t>
      </w:r>
      <w:r>
        <w:t xml:space="preserve">е)в соответствии с Законом Брянской области от 02.10.2023 (ред. от 22.12.2023)  «О дополнительной мере социальной поддержки </w:t>
      </w:r>
      <w:bookmarkStart w:id="0" w:name="_Hlk161907950"/>
      <w:r>
        <w:t>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</w:t>
      </w:r>
      <w:bookmarkEnd w:id="0"/>
      <w:r>
        <w:t xml:space="preserve">» (далее -Закон № 70-З) осуществляется                      </w:t>
      </w:r>
      <w:r w:rsidRPr="00DD5030">
        <w:t>на основании решения администрации Унечского района, принимаемого в виде распоряжения.</w:t>
      </w:r>
    </w:p>
    <w:p w:rsidR="0080721B" w:rsidRDefault="0080721B" w:rsidP="001F50C1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>
        <w:t xml:space="preserve">2. </w:t>
      </w:r>
      <w:r w:rsidRPr="00E87F22">
        <w:t xml:space="preserve">Утвердить форму </w:t>
      </w:r>
      <w:r>
        <w:t xml:space="preserve">Журнала регистрации </w:t>
      </w:r>
      <w:r w:rsidRPr="00E87F22">
        <w:t xml:space="preserve">заявлений </w:t>
      </w:r>
      <w:r>
        <w:t>граждан(далее - Журнал)</w:t>
      </w:r>
      <w:r w:rsidRPr="00E87F22">
        <w:t xml:space="preserve">, </w:t>
      </w:r>
      <w:r>
        <w:t>поставленных</w:t>
      </w:r>
      <w:r w:rsidRPr="00E87F22">
        <w:t xml:space="preserve"> на уче</w:t>
      </w:r>
      <w:r>
        <w:t>т в качестве лиц, имеющих право на предоставление земельных участков в собственность бесплатно в соответствии с Законом № 70-З согласно Приложению № 1                             к настоящему постановлению.</w:t>
      </w:r>
    </w:p>
    <w:p w:rsidR="0080721B" w:rsidRPr="00DE4471" w:rsidRDefault="0080721B" w:rsidP="001F50C1">
      <w:pPr>
        <w:spacing w:line="240" w:lineRule="auto"/>
        <w:jc w:val="both"/>
      </w:pPr>
      <w:r>
        <w:t xml:space="preserve">3. </w:t>
      </w:r>
      <w:bookmarkStart w:id="1" w:name="_Hlk161845749"/>
      <w:r w:rsidRPr="00E87F22">
        <w:t xml:space="preserve">Утвердить форму  </w:t>
      </w:r>
      <w:bookmarkEnd w:id="1"/>
      <w:r w:rsidRPr="006F56B2">
        <w:t xml:space="preserve">Перечня земельных участков, предназначенных для предоставления  </w:t>
      </w:r>
      <w:r w:rsidRPr="006F22A5">
        <w:t xml:space="preserve">в собственность </w:t>
      </w:r>
      <w:r w:rsidRPr="00DE4471">
        <w:t>бесплатно гражданам (далее – Перечень земельных участков), указанным  в пункте 1 статьи 2  Закона</w:t>
      </w:r>
      <w:r>
        <w:t xml:space="preserve">  </w:t>
      </w:r>
      <w:r w:rsidRPr="00DE4471">
        <w:t xml:space="preserve">№ 70-З  согласно Приложению   № 2к настоящему постановлению. </w:t>
      </w:r>
    </w:p>
    <w:p w:rsidR="0080721B" w:rsidRPr="00DE4471" w:rsidRDefault="0080721B" w:rsidP="00510333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 w:rsidRPr="00DE4471">
        <w:rPr>
          <w:lang w:eastAsia="ru-RU"/>
        </w:rPr>
        <w:t xml:space="preserve">4. </w:t>
      </w:r>
      <w:r w:rsidRPr="00DE4471">
        <w:t xml:space="preserve">Перечень земельных участков формировать в хронологической последовательности  по дате включения земельных участков из числа сформированных и поставленных на кадастровый учет или свободных земельных участков. </w:t>
      </w:r>
    </w:p>
    <w:p w:rsidR="0080721B" w:rsidRPr="00DE4471" w:rsidRDefault="0080721B" w:rsidP="00510333">
      <w:pPr>
        <w:suppressAutoHyphens/>
        <w:spacing w:line="240" w:lineRule="auto"/>
        <w:jc w:val="both"/>
      </w:pPr>
      <w:r w:rsidRPr="00DE4471">
        <w:rPr>
          <w:lang w:eastAsia="ru-RU"/>
        </w:rPr>
        <w:t xml:space="preserve">5. </w:t>
      </w:r>
      <w:r w:rsidRPr="00DE4471">
        <w:t>Отделу строительства и архитектуры администрации Унечского района совместно с Комитетом по управлению муниципальным имуществом Унечского района:</w:t>
      </w:r>
    </w:p>
    <w:p w:rsidR="0080721B" w:rsidRPr="00E87F22" w:rsidRDefault="0080721B" w:rsidP="00510333">
      <w:pPr>
        <w:suppressAutoHyphens/>
        <w:spacing w:line="240" w:lineRule="auto"/>
        <w:jc w:val="both"/>
        <w:rPr>
          <w:lang w:eastAsia="ru-RU"/>
        </w:rPr>
      </w:pPr>
      <w:r w:rsidRPr="00DE4471">
        <w:t>а) организовать выбор</w:t>
      </w:r>
      <w:r w:rsidRPr="00E87F22">
        <w:t xml:space="preserve"> земельных участков в соответствии с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                                   </w:t>
      </w:r>
      <w:r w:rsidRPr="00E87F22">
        <w:t xml:space="preserve">в целях дальнейшего  включения в Перечень, указанный </w:t>
      </w:r>
      <w:r w:rsidRPr="000C6581">
        <w:t>в пункте 3</w:t>
      </w:r>
      <w:r>
        <w:t>настоящего</w:t>
      </w:r>
      <w:r w:rsidRPr="00E87F22">
        <w:t xml:space="preserve"> постановления</w:t>
      </w:r>
      <w:r>
        <w:t>;</w:t>
      </w:r>
    </w:p>
    <w:p w:rsidR="0080721B" w:rsidRPr="00E87F22" w:rsidRDefault="0080721B" w:rsidP="000C6581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б)</w:t>
      </w:r>
      <w:r w:rsidRPr="00E87F22">
        <w:t>утвердить схемы расположения земельных участков на кадастровом плане территории в</w:t>
      </w:r>
      <w:r>
        <w:t xml:space="preserve"> соответствии с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lang w:eastAsia="ru-RU"/>
        </w:rPr>
        <w:t>»,</w:t>
      </w:r>
      <w:r w:rsidRPr="00E87F22">
        <w:t xml:space="preserve">со следующими показателями: </w:t>
      </w:r>
      <w:r>
        <w:t xml:space="preserve">местоположение (адрес) земельного участка, </w:t>
      </w:r>
      <w:r w:rsidRPr="00E87F22">
        <w:t>площадь земельного участка, территориальная зона, вид разрешенного использования, категория земель в целях дальнейшей постановки на кадастровый учет</w:t>
      </w:r>
      <w:r>
        <w:rPr>
          <w:lang w:eastAsia="ru-RU"/>
        </w:rPr>
        <w:t>.</w:t>
      </w:r>
    </w:p>
    <w:p w:rsidR="0080721B" w:rsidRDefault="0080721B" w:rsidP="004232B8">
      <w:pPr>
        <w:autoSpaceDE w:val="0"/>
        <w:autoSpaceDN w:val="0"/>
        <w:adjustRightInd w:val="0"/>
        <w:spacing w:line="240" w:lineRule="auto"/>
        <w:ind w:left="374"/>
        <w:jc w:val="both"/>
      </w:pPr>
      <w:r>
        <w:t>6</w:t>
      </w:r>
      <w:r w:rsidRPr="006F56B2">
        <w:t>. Возложить  на</w:t>
      </w:r>
      <w:r>
        <w:t xml:space="preserve"> </w:t>
      </w:r>
      <w:r w:rsidRPr="00E87F22">
        <w:t>Комитет по управлению муниципальным имуществом Унечского района</w:t>
      </w:r>
    </w:p>
    <w:p w:rsidR="0080721B" w:rsidRDefault="0080721B" w:rsidP="00510333">
      <w:pPr>
        <w:autoSpaceDE w:val="0"/>
        <w:autoSpaceDN w:val="0"/>
        <w:adjustRightInd w:val="0"/>
        <w:spacing w:line="240" w:lineRule="auto"/>
        <w:jc w:val="both"/>
      </w:pPr>
      <w:r w:rsidRPr="006F56B2">
        <w:t xml:space="preserve">следующие функции: </w:t>
      </w:r>
    </w:p>
    <w:p w:rsidR="0080721B" w:rsidRDefault="0080721B" w:rsidP="004232B8">
      <w:pPr>
        <w:autoSpaceDE w:val="0"/>
        <w:autoSpaceDN w:val="0"/>
        <w:adjustRightInd w:val="0"/>
        <w:spacing w:line="240" w:lineRule="auto"/>
        <w:jc w:val="both"/>
      </w:pPr>
      <w:r w:rsidRPr="006F56B2">
        <w:t>а) прием  гражда</w:t>
      </w:r>
      <w:r>
        <w:t>н</w:t>
      </w:r>
      <w:r w:rsidRPr="006F56B2">
        <w:t xml:space="preserve"> с целью разъяснения положений действующего законодательства по вопросам бесплатного предоставления земельных участков</w:t>
      </w:r>
      <w:r>
        <w:t xml:space="preserve"> участникам специальной военной операции и  членам их семей</w:t>
      </w:r>
      <w:r w:rsidRPr="006F56B2">
        <w:t>;</w:t>
      </w:r>
    </w:p>
    <w:p w:rsidR="0080721B" w:rsidRDefault="0080721B" w:rsidP="00395F53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>
        <w:t>б</w:t>
      </w:r>
      <w:r w:rsidRPr="006F56B2">
        <w:t xml:space="preserve">)рассмотрение заявлений </w:t>
      </w:r>
      <w:r>
        <w:t xml:space="preserve">граждан с прилагаемыми </w:t>
      </w:r>
      <w:r w:rsidRPr="006F56B2">
        <w:t>документа</w:t>
      </w:r>
      <w:r>
        <w:t>ми</w:t>
      </w:r>
      <w:r w:rsidRPr="006F56B2">
        <w:t xml:space="preserve"> в соответствии с требованиями </w:t>
      </w:r>
      <w:r>
        <w:t>пунктов2, 5</w:t>
      </w:r>
      <w:r w:rsidRPr="006F56B2">
        <w:t xml:space="preserve"> статьи </w:t>
      </w:r>
      <w:r>
        <w:t>5 Закона № 70-З</w:t>
      </w:r>
      <w:r w:rsidRPr="00372FFD">
        <w:rPr>
          <w:lang w:eastAsia="ru-RU"/>
        </w:rPr>
        <w:t xml:space="preserve">, </w:t>
      </w:r>
      <w:r w:rsidRPr="006F56B2">
        <w:t xml:space="preserve"> в том числе подготовка </w:t>
      </w:r>
      <w:r>
        <w:t xml:space="preserve">решений о постановке  граждан на учет или об отказе в постановке на учет и направление </w:t>
      </w:r>
      <w:r w:rsidRPr="006F56B2">
        <w:t xml:space="preserve"> уведомлений о</w:t>
      </w:r>
      <w:r>
        <w:t xml:space="preserve"> принятом решении</w:t>
      </w:r>
      <w:r w:rsidRPr="006F56B2">
        <w:t xml:space="preserve">; </w:t>
      </w:r>
    </w:p>
    <w:p w:rsidR="0080721B" w:rsidRPr="006F56B2" w:rsidRDefault="0080721B" w:rsidP="00395F53">
      <w:pPr>
        <w:autoSpaceDE w:val="0"/>
        <w:autoSpaceDN w:val="0"/>
        <w:adjustRightInd w:val="0"/>
        <w:spacing w:line="240" w:lineRule="auto"/>
        <w:jc w:val="both"/>
      </w:pPr>
      <w:r>
        <w:t xml:space="preserve"> в) </w:t>
      </w:r>
      <w:r w:rsidRPr="00E87F22">
        <w:t>ведение Журнала регистрации заявлений</w:t>
      </w:r>
      <w:r>
        <w:t xml:space="preserve"> </w:t>
      </w:r>
      <w:r w:rsidRPr="00E87F22">
        <w:t xml:space="preserve">граждан, </w:t>
      </w:r>
      <w:r>
        <w:t>поставленных</w:t>
      </w:r>
      <w:r w:rsidRPr="00E87F22">
        <w:t xml:space="preserve"> на уче</w:t>
      </w:r>
      <w:r>
        <w:t>т,</w:t>
      </w:r>
      <w:r w:rsidRPr="00E87F22">
        <w:t xml:space="preserve">  по</w:t>
      </w:r>
      <w:r>
        <w:t xml:space="preserve"> </w:t>
      </w:r>
      <w:r w:rsidRPr="00E87F22">
        <w:t xml:space="preserve">форме согласно Приложению № </w:t>
      </w:r>
      <w:r>
        <w:t>1</w:t>
      </w:r>
      <w:r w:rsidRPr="00E87F22">
        <w:t xml:space="preserve"> к настоящему постановлению</w:t>
      </w:r>
      <w:r>
        <w:t xml:space="preserve"> с соблюдением очередности регистрации поступивших заявлений;</w:t>
      </w:r>
    </w:p>
    <w:p w:rsidR="0080721B" w:rsidRPr="006F56B2" w:rsidRDefault="0080721B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>
        <w:t>г</w:t>
      </w:r>
      <w:r w:rsidRPr="006F56B2">
        <w:t xml:space="preserve">) взаимодействие с </w:t>
      </w:r>
      <w:r>
        <w:t xml:space="preserve">уполномоченным органом исполнительной власти Брянской области осуществляющим полномочия в сфере социальной защиты населения  Брянской области, </w:t>
      </w:r>
      <w:r w:rsidRPr="006F56B2">
        <w:t xml:space="preserve">в том числе по предоставлению сведений о гражданах, включенных в сводный реестр лиц, реализовавших свое право на </w:t>
      </w:r>
      <w:r>
        <w:t xml:space="preserve">предоставление </w:t>
      </w:r>
      <w:r w:rsidRPr="006F56B2">
        <w:t>земельных участков</w:t>
      </w:r>
      <w:r>
        <w:t xml:space="preserve"> в собственность бесплатно</w:t>
      </w:r>
      <w:r w:rsidRPr="006F56B2">
        <w:t>;</w:t>
      </w:r>
    </w:p>
    <w:p w:rsidR="0080721B" w:rsidRPr="006F56B2" w:rsidRDefault="0080721B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 w:rsidRPr="006F56B2">
        <w:t xml:space="preserve">г) взаимодействие с </w:t>
      </w:r>
      <w:r>
        <w:t xml:space="preserve">государственным казенным учреждением Брянской области «Отдел социальной защиты населения </w:t>
      </w:r>
      <w:r w:rsidRPr="006F56B2">
        <w:t>Унечского района</w:t>
      </w:r>
      <w:r>
        <w:t>»</w:t>
      </w:r>
      <w:r w:rsidRPr="006F56B2">
        <w:t xml:space="preserve"> по вопро</w:t>
      </w:r>
      <w:r>
        <w:t>сам предоставления сведений о том, что гражданин состоит на учете на предоставление земельного участка в собственность бесплатно и получении сведений о  произведенной  единовременной денежной выплате для снятия его с учета</w:t>
      </w:r>
      <w:r w:rsidRPr="006F56B2">
        <w:t>;</w:t>
      </w:r>
    </w:p>
    <w:p w:rsidR="0080721B" w:rsidRPr="006F56B2" w:rsidRDefault="0080721B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 w:rsidRPr="006F56B2">
        <w:t>д)  организация работ</w:t>
      </w:r>
      <w:r>
        <w:t xml:space="preserve">ы с кадастровым инженером </w:t>
      </w:r>
      <w:r w:rsidRPr="006F56B2">
        <w:t xml:space="preserve"> по формированию земельных участков;  </w:t>
      </w:r>
    </w:p>
    <w:p w:rsidR="0080721B" w:rsidRPr="006F56B2" w:rsidRDefault="0080721B" w:rsidP="00C31E54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 w:rsidRPr="006F56B2">
        <w:t>е)  постановк</w:t>
      </w:r>
      <w:r>
        <w:t>а образованных</w:t>
      </w:r>
      <w:r w:rsidRPr="006F56B2">
        <w:t xml:space="preserve"> земельных участков на кадастровый учет;</w:t>
      </w:r>
    </w:p>
    <w:p w:rsidR="0080721B" w:rsidRPr="006F56B2" w:rsidRDefault="0080721B" w:rsidP="00B41D60">
      <w:pPr>
        <w:spacing w:line="240" w:lineRule="auto"/>
        <w:jc w:val="both"/>
      </w:pPr>
      <w:r w:rsidRPr="006F56B2">
        <w:t>ж) подготовка проекта постановления администрации района  об утверждении Перечня земельных участков</w:t>
      </w:r>
      <w:r>
        <w:t>;</w:t>
      </w:r>
      <w:r w:rsidRPr="006F56B2">
        <w:t xml:space="preserve"> о внесении в Перечень </w:t>
      </w:r>
      <w:r>
        <w:t>земельных участков</w:t>
      </w:r>
      <w:r w:rsidRPr="006F56B2">
        <w:t>, дополнений</w:t>
      </w:r>
      <w:r>
        <w:t>, изменений;</w:t>
      </w:r>
      <w:bookmarkStart w:id="2" w:name="_Hlk161905661"/>
      <w:r>
        <w:t xml:space="preserve"> </w:t>
      </w:r>
      <w:r w:rsidRPr="006F56B2">
        <w:t xml:space="preserve">проекта распоряжения администрации района о бесплатном предоставлении гражданам </w:t>
      </w:r>
      <w:bookmarkEnd w:id="2"/>
      <w:r w:rsidRPr="006F56B2">
        <w:t xml:space="preserve"> в собственность земельных участков, проекта распоряжения администрации района о</w:t>
      </w:r>
      <w:r>
        <w:t xml:space="preserve"> снятии с учета граждан  при реализации права на предоставление земельного участка или единой денежной выплаты; </w:t>
      </w:r>
      <w:r w:rsidRPr="006F56B2">
        <w:t>иных нормативных правовых актов администрации района по вопросам  предоставления гражданам  в собственность</w:t>
      </w:r>
      <w:r>
        <w:t xml:space="preserve">  бесплатно</w:t>
      </w:r>
      <w:r w:rsidRPr="006F56B2">
        <w:t xml:space="preserve"> земельных участков;</w:t>
      </w:r>
    </w:p>
    <w:p w:rsidR="0080721B" w:rsidRDefault="0080721B" w:rsidP="00510333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</w:pPr>
      <w:r w:rsidRPr="006F56B2">
        <w:t>з) формирование сводного реестра граждан, реализовавших свое право на получение земельных участков</w:t>
      </w:r>
      <w:r>
        <w:t xml:space="preserve"> или единой денежной выплаты</w:t>
      </w:r>
      <w:r w:rsidRPr="006F56B2">
        <w:t>.</w:t>
      </w:r>
    </w:p>
    <w:p w:rsidR="0080721B" w:rsidRDefault="0080721B" w:rsidP="00510333">
      <w:pPr>
        <w:spacing w:after="120" w:line="240" w:lineRule="auto"/>
        <w:ind w:firstLine="709"/>
        <w:jc w:val="both"/>
      </w:pPr>
      <w:r>
        <w:t>7</w:t>
      </w:r>
      <w:r w:rsidRPr="003C27E2">
        <w:t>.  Данное постановление  разместить на официальном сайте администрации района  в сети  «Интернет»</w:t>
      </w:r>
      <w:hyperlink r:id="rId7" w:history="1">
        <w:r w:rsidRPr="00C42417">
          <w:rPr>
            <w:lang w:val="en-US"/>
          </w:rPr>
          <w:t>www</w:t>
        </w:r>
        <w:r w:rsidRPr="00C42417">
          <w:t>.</w:t>
        </w:r>
        <w:r w:rsidRPr="00C42417">
          <w:rPr>
            <w:lang w:val="en-US"/>
          </w:rPr>
          <w:t>unradm</w:t>
        </w:r>
        <w:r w:rsidRPr="00C42417">
          <w:t>.</w:t>
        </w:r>
        <w:r w:rsidRPr="00C42417">
          <w:rPr>
            <w:lang w:val="en-US"/>
          </w:rPr>
          <w:t>ru</w:t>
        </w:r>
      </w:hyperlink>
      <w:r w:rsidRPr="003C27E2">
        <w:t xml:space="preserve">. </w:t>
      </w:r>
    </w:p>
    <w:p w:rsidR="0080721B" w:rsidRPr="003C27E2" w:rsidRDefault="0080721B" w:rsidP="00510333">
      <w:pPr>
        <w:spacing w:after="120" w:line="240" w:lineRule="auto"/>
        <w:ind w:firstLine="709"/>
        <w:jc w:val="both"/>
      </w:pPr>
      <w:r>
        <w:t>8</w:t>
      </w:r>
      <w:r w:rsidRPr="003C27E2">
        <w:t>.  Настоящее постановление вступает в силу с момента подписания.</w:t>
      </w:r>
    </w:p>
    <w:p w:rsidR="0080721B" w:rsidRDefault="0080721B" w:rsidP="00B3217F">
      <w:pPr>
        <w:spacing w:line="240" w:lineRule="auto"/>
        <w:jc w:val="both"/>
      </w:pPr>
      <w:r>
        <w:t>9</w:t>
      </w:r>
      <w:r w:rsidRPr="003C27E2">
        <w:t xml:space="preserve">. Контроль за исполнением настоящего постановления </w:t>
      </w:r>
      <w:r>
        <w:t xml:space="preserve"> возложить на заместителя главы администрации  района  Волкович И.М.</w:t>
      </w:r>
    </w:p>
    <w:p w:rsidR="0080721B" w:rsidRDefault="0080721B" w:rsidP="00B3217F">
      <w:pPr>
        <w:spacing w:line="240" w:lineRule="auto"/>
        <w:jc w:val="both"/>
      </w:pPr>
    </w:p>
    <w:p w:rsidR="0080721B" w:rsidRPr="0050051F" w:rsidRDefault="0080721B" w:rsidP="0050051F">
      <w:pPr>
        <w:spacing w:line="240" w:lineRule="auto"/>
        <w:rPr>
          <w:lang w:eastAsia="ru-RU"/>
        </w:rPr>
      </w:pPr>
    </w:p>
    <w:p w:rsidR="0080721B" w:rsidRPr="0050051F" w:rsidRDefault="0080721B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</w:t>
      </w:r>
      <w:r>
        <w:rPr>
          <w:lang w:eastAsia="ru-RU"/>
        </w:rPr>
        <w:t xml:space="preserve">                                   </w:t>
      </w:r>
      <w:r w:rsidRPr="0050051F">
        <w:rPr>
          <w:lang w:eastAsia="ru-RU"/>
        </w:rPr>
        <w:t xml:space="preserve">   А.М. Кусков</w:t>
      </w:r>
    </w:p>
    <w:p w:rsidR="0080721B" w:rsidRPr="0050051F" w:rsidRDefault="0080721B" w:rsidP="0050051F">
      <w:pPr>
        <w:spacing w:line="240" w:lineRule="auto"/>
        <w:rPr>
          <w:lang w:eastAsia="ru-RU"/>
        </w:rPr>
      </w:pPr>
    </w:p>
    <w:p w:rsidR="0080721B" w:rsidRPr="0050051F" w:rsidRDefault="0080721B" w:rsidP="0050051F">
      <w:pPr>
        <w:spacing w:line="240" w:lineRule="auto"/>
        <w:rPr>
          <w:lang w:eastAsia="ru-RU"/>
        </w:rPr>
      </w:pPr>
    </w:p>
    <w:p w:rsidR="0080721B" w:rsidRPr="0050051F" w:rsidRDefault="0080721B" w:rsidP="0050051F">
      <w:pPr>
        <w:spacing w:line="240" w:lineRule="auto"/>
        <w:rPr>
          <w:lang w:eastAsia="ru-RU"/>
        </w:rPr>
      </w:pPr>
    </w:p>
    <w:p w:rsidR="0080721B" w:rsidRPr="0050051F" w:rsidRDefault="0080721B" w:rsidP="0050051F">
      <w:pPr>
        <w:spacing w:line="240" w:lineRule="auto"/>
        <w:rPr>
          <w:lang w:eastAsia="ru-RU"/>
        </w:rPr>
      </w:pPr>
    </w:p>
    <w:p w:rsidR="0080721B" w:rsidRPr="00060422" w:rsidRDefault="0080721B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80721B" w:rsidRPr="00336C1F" w:rsidRDefault="0080721B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80721B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21B" w:rsidRDefault="0080721B" w:rsidP="006F0F01">
      <w:pPr>
        <w:spacing w:line="240" w:lineRule="auto"/>
      </w:pPr>
      <w:r>
        <w:separator/>
      </w:r>
    </w:p>
  </w:endnote>
  <w:endnote w:type="continuationSeparator" w:id="1">
    <w:p w:rsidR="0080721B" w:rsidRDefault="0080721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21B" w:rsidRDefault="0080721B" w:rsidP="006F0F01">
      <w:pPr>
        <w:spacing w:line="240" w:lineRule="auto"/>
      </w:pPr>
      <w:r>
        <w:separator/>
      </w:r>
    </w:p>
  </w:footnote>
  <w:footnote w:type="continuationSeparator" w:id="1">
    <w:p w:rsidR="0080721B" w:rsidRDefault="0080721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E5E29BB8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A78F2"/>
    <w:rsid w:val="000C24D9"/>
    <w:rsid w:val="000C27D1"/>
    <w:rsid w:val="000C6581"/>
    <w:rsid w:val="000D5161"/>
    <w:rsid w:val="000F29FE"/>
    <w:rsid w:val="0010592C"/>
    <w:rsid w:val="00120638"/>
    <w:rsid w:val="00134A5F"/>
    <w:rsid w:val="00181F27"/>
    <w:rsid w:val="001F0C9A"/>
    <w:rsid w:val="001F50C1"/>
    <w:rsid w:val="00200324"/>
    <w:rsid w:val="002101B2"/>
    <w:rsid w:val="0021699F"/>
    <w:rsid w:val="00216DDE"/>
    <w:rsid w:val="0022094B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72FFD"/>
    <w:rsid w:val="00395F53"/>
    <w:rsid w:val="003B1589"/>
    <w:rsid w:val="003C1526"/>
    <w:rsid w:val="003C27E2"/>
    <w:rsid w:val="004232B8"/>
    <w:rsid w:val="00443213"/>
    <w:rsid w:val="00453CB3"/>
    <w:rsid w:val="00464B31"/>
    <w:rsid w:val="00476F30"/>
    <w:rsid w:val="00484E3B"/>
    <w:rsid w:val="00494735"/>
    <w:rsid w:val="0050051F"/>
    <w:rsid w:val="00510333"/>
    <w:rsid w:val="005142D9"/>
    <w:rsid w:val="005327AA"/>
    <w:rsid w:val="00544245"/>
    <w:rsid w:val="00557778"/>
    <w:rsid w:val="005868D8"/>
    <w:rsid w:val="00587744"/>
    <w:rsid w:val="0059363E"/>
    <w:rsid w:val="005B3A23"/>
    <w:rsid w:val="005C384D"/>
    <w:rsid w:val="005F32CF"/>
    <w:rsid w:val="005F4612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22A5"/>
    <w:rsid w:val="006F3730"/>
    <w:rsid w:val="006F56B2"/>
    <w:rsid w:val="007413A8"/>
    <w:rsid w:val="00764993"/>
    <w:rsid w:val="00794317"/>
    <w:rsid w:val="007D4B00"/>
    <w:rsid w:val="007E4987"/>
    <w:rsid w:val="0080721B"/>
    <w:rsid w:val="00817FCC"/>
    <w:rsid w:val="00853FF7"/>
    <w:rsid w:val="00876340"/>
    <w:rsid w:val="008A6A49"/>
    <w:rsid w:val="008D4A0A"/>
    <w:rsid w:val="008E3600"/>
    <w:rsid w:val="008F7285"/>
    <w:rsid w:val="00920888"/>
    <w:rsid w:val="009566AE"/>
    <w:rsid w:val="00957BBE"/>
    <w:rsid w:val="009A7CD8"/>
    <w:rsid w:val="00A16207"/>
    <w:rsid w:val="00A4183C"/>
    <w:rsid w:val="00A4395B"/>
    <w:rsid w:val="00A64425"/>
    <w:rsid w:val="00A67384"/>
    <w:rsid w:val="00A870FE"/>
    <w:rsid w:val="00A907A8"/>
    <w:rsid w:val="00B3217F"/>
    <w:rsid w:val="00B37F84"/>
    <w:rsid w:val="00B41D60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27CC4"/>
    <w:rsid w:val="00C31E54"/>
    <w:rsid w:val="00C33D84"/>
    <w:rsid w:val="00C37DCE"/>
    <w:rsid w:val="00C42417"/>
    <w:rsid w:val="00C66D95"/>
    <w:rsid w:val="00CA7C3D"/>
    <w:rsid w:val="00CC5585"/>
    <w:rsid w:val="00D07175"/>
    <w:rsid w:val="00D24B44"/>
    <w:rsid w:val="00D271E1"/>
    <w:rsid w:val="00D420A7"/>
    <w:rsid w:val="00D56D98"/>
    <w:rsid w:val="00D62656"/>
    <w:rsid w:val="00D76464"/>
    <w:rsid w:val="00DC35FF"/>
    <w:rsid w:val="00DD5030"/>
    <w:rsid w:val="00DE4471"/>
    <w:rsid w:val="00DE4856"/>
    <w:rsid w:val="00DE5C3C"/>
    <w:rsid w:val="00DE64BF"/>
    <w:rsid w:val="00E01D51"/>
    <w:rsid w:val="00E23613"/>
    <w:rsid w:val="00E41AF8"/>
    <w:rsid w:val="00E87F22"/>
    <w:rsid w:val="00EA7BC2"/>
    <w:rsid w:val="00EA7E05"/>
    <w:rsid w:val="00EC6E67"/>
    <w:rsid w:val="00ED1AEC"/>
    <w:rsid w:val="00ED64B1"/>
    <w:rsid w:val="00ED6DCE"/>
    <w:rsid w:val="00F000AD"/>
    <w:rsid w:val="00F22E38"/>
    <w:rsid w:val="00F32259"/>
    <w:rsid w:val="00F3298D"/>
    <w:rsid w:val="00F33131"/>
    <w:rsid w:val="00F41E72"/>
    <w:rsid w:val="00F46809"/>
    <w:rsid w:val="00F702B7"/>
    <w:rsid w:val="00F77AF1"/>
    <w:rsid w:val="00F862F9"/>
    <w:rsid w:val="00FA457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customStyle="1" w:styleId="15">
    <w:name w:val="Знак Знак15"/>
    <w:basedOn w:val="Normal"/>
    <w:uiPriority w:val="99"/>
    <w:rsid w:val="00DD503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4">
    <w:name w:val="Знак Знак14"/>
    <w:basedOn w:val="Normal"/>
    <w:uiPriority w:val="99"/>
    <w:rsid w:val="00E87F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">
    <w:name w:val="Знак Знак13"/>
    <w:basedOn w:val="Normal"/>
    <w:uiPriority w:val="99"/>
    <w:rsid w:val="00FA457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9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463</TotalTime>
  <Pages>3</Pages>
  <Words>1113</Words>
  <Characters>6345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20</cp:revision>
  <cp:lastPrinted>2024-03-25T13:20:00Z</cp:lastPrinted>
  <dcterms:created xsi:type="dcterms:W3CDTF">2020-12-17T12:57:00Z</dcterms:created>
  <dcterms:modified xsi:type="dcterms:W3CDTF">2024-03-27T09:32:00Z</dcterms:modified>
</cp:coreProperties>
</file>